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AF45A" w14:textId="3567855D" w:rsidR="00A32B51" w:rsidRDefault="00526135" w:rsidP="00A32B51">
      <w:pPr>
        <w:tabs>
          <w:tab w:val="left" w:pos="864"/>
          <w:tab w:val="left" w:pos="1152"/>
          <w:tab w:val="left" w:pos="1440"/>
        </w:tabs>
        <w:jc w:val="center"/>
        <w:rPr>
          <w:b/>
          <w:bCs/>
          <w:sz w:val="36"/>
          <w:szCs w:val="36"/>
        </w:rPr>
      </w:pPr>
      <w:r w:rsidRPr="00526135">
        <w:rPr>
          <w:b/>
          <w:bCs/>
          <w:sz w:val="36"/>
          <w:szCs w:val="36"/>
        </w:rPr>
        <w:t>TABLE OF CONTENTS</w:t>
      </w:r>
    </w:p>
    <w:p w14:paraId="3E2CEEC5" w14:textId="77777777" w:rsidR="00B87BEF" w:rsidRPr="000252C1" w:rsidRDefault="00B87BEF" w:rsidP="000252C1">
      <w:pPr>
        <w:tabs>
          <w:tab w:val="left" w:pos="864"/>
          <w:tab w:val="left" w:pos="1152"/>
          <w:tab w:val="left" w:pos="1440"/>
        </w:tabs>
        <w:rPr>
          <w:b/>
          <w:bCs/>
        </w:rPr>
      </w:pPr>
    </w:p>
    <w:tbl>
      <w:tblPr>
        <w:tblW w:w="8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840"/>
        <w:gridCol w:w="850"/>
      </w:tblGrid>
      <w:tr w:rsidR="000252C1" w:rsidRPr="0039175E" w14:paraId="15E6F872" w14:textId="77777777" w:rsidTr="00526135"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0DFBE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  <w:rPr>
                <w:cs/>
              </w:rPr>
            </w:pPr>
            <w:r w:rsidRPr="00BF1C58">
              <w:rPr>
                <w:rFonts w:hint="cs"/>
                <w:sz w:val="16"/>
                <w:szCs w:val="16"/>
                <w:cs/>
              </w:rPr>
              <w:t xml:space="preserve"> </w:t>
            </w:r>
            <w:r w:rsidRPr="0039175E">
              <w:rPr>
                <w:rFonts w:hint="cs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24769B" w14:textId="4920F609" w:rsidR="000252C1" w:rsidRPr="0039175E" w:rsidRDefault="00526135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  <w:r>
              <w:t>Page</w:t>
            </w:r>
          </w:p>
        </w:tc>
      </w:tr>
      <w:tr w:rsidR="000252C1" w:rsidRPr="0039175E" w14:paraId="6CAC9AEE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01D3F4B9" w14:textId="0B97D7BA" w:rsidR="000252C1" w:rsidRPr="0039175E" w:rsidRDefault="00526135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39175E">
              <w:t>ABSTRACT</w:t>
            </w:r>
            <w:r w:rsidR="000252C1" w:rsidRPr="0039175E">
              <w:rPr>
                <w:rFonts w:hint="cs"/>
                <w:cs/>
              </w:rPr>
              <w:t xml:space="preserve">    </w:t>
            </w:r>
            <w:r w:rsidR="000252C1" w:rsidRPr="0039175E">
              <w:t>………………………………………………………</w:t>
            </w:r>
            <w:proofErr w:type="gramStart"/>
            <w:r w:rsidR="000252C1" w:rsidRPr="0039175E">
              <w:t>…..</w:t>
            </w:r>
            <w:proofErr w:type="gramEnd"/>
            <w:r w:rsidR="000252C1" w:rsidRPr="0039175E">
              <w:t>………</w:t>
            </w:r>
            <w:r w:rsidR="000252C1">
              <w:t>………</w:t>
            </w:r>
          </w:p>
        </w:tc>
        <w:tc>
          <w:tcPr>
            <w:tcW w:w="850" w:type="dxa"/>
          </w:tcPr>
          <w:p w14:paraId="3B5FFE53" w14:textId="0E871A7F" w:rsidR="000252C1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7C5E1577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34C09911" w14:textId="6510CB95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ACKNOWLEDGEMENTS</w:t>
            </w:r>
            <w:r w:rsidRPr="0039175E">
              <w:rPr>
                <w:rFonts w:hint="cs"/>
                <w:cs/>
              </w:rPr>
              <w:t xml:space="preserve">    </w:t>
            </w:r>
            <w:r w:rsidRPr="0039175E">
              <w:t>……………………………………………………</w:t>
            </w:r>
            <w:r>
              <w:t>………</w:t>
            </w:r>
          </w:p>
        </w:tc>
        <w:tc>
          <w:tcPr>
            <w:tcW w:w="850" w:type="dxa"/>
          </w:tcPr>
          <w:p w14:paraId="5BBCFDB6" w14:textId="6FF8B293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3FBD021E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406A7B14" w14:textId="233731C5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TABLE OF CONTENTS</w:t>
            </w:r>
            <w:r>
              <w:rPr>
                <w:rFonts w:hint="cs"/>
                <w:cs/>
              </w:rPr>
              <w:t xml:space="preserve">    </w:t>
            </w:r>
            <w:r w:rsidRPr="0039175E">
              <w:t>….………………………………………….………</w:t>
            </w:r>
            <w:r>
              <w:t>………</w:t>
            </w:r>
          </w:p>
        </w:tc>
        <w:tc>
          <w:tcPr>
            <w:tcW w:w="850" w:type="dxa"/>
          </w:tcPr>
          <w:p w14:paraId="50008A0D" w14:textId="7A901BC4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6CBC2955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51071A3B" w14:textId="3329BC7D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LIST OF TABLES</w:t>
            </w:r>
            <w:r w:rsidRPr="0039175E">
              <w:rPr>
                <w:rFonts w:hint="cs"/>
                <w:cs/>
              </w:rPr>
              <w:t xml:space="preserve">    </w:t>
            </w:r>
            <w:r w:rsidRPr="0039175E">
              <w:t>…………………………………</w:t>
            </w:r>
            <w:r w:rsidRPr="0039175E">
              <w:rPr>
                <w:rFonts w:hint="cs"/>
              </w:rPr>
              <w:t>…</w:t>
            </w:r>
            <w:r w:rsidRPr="0039175E">
              <w:t>…………………</w:t>
            </w:r>
            <w:r>
              <w:t>………</w:t>
            </w:r>
            <w:r w:rsidRPr="0039175E">
              <w:t>…</w:t>
            </w:r>
            <w:r>
              <w:t>…</w:t>
            </w:r>
          </w:p>
        </w:tc>
        <w:tc>
          <w:tcPr>
            <w:tcW w:w="850" w:type="dxa"/>
          </w:tcPr>
          <w:p w14:paraId="18862167" w14:textId="07058516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14133CA0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098A9592" w14:textId="158B032C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rPr>
                <w:rStyle w:val="Strong"/>
                <w:b w:val="0"/>
                <w:bCs w:val="0"/>
              </w:rPr>
              <w:t>LIST OF FIGURES</w:t>
            </w:r>
            <w:r w:rsidRPr="0039175E">
              <w:rPr>
                <w:rFonts w:hint="cs"/>
                <w:cs/>
              </w:rPr>
              <w:t xml:space="preserve"> </w:t>
            </w:r>
            <w:r w:rsidRPr="00526135">
              <w:rPr>
                <w:cs/>
              </w:rPr>
              <w:t>(</w:t>
            </w:r>
            <w:r w:rsidRPr="00526135">
              <w:t xml:space="preserve">if </w:t>
            </w:r>
            <w:proofErr w:type="gramStart"/>
            <w:r w:rsidRPr="00526135">
              <w:t>any)</w:t>
            </w:r>
            <w:r>
              <w:rPr>
                <w:rFonts w:hint="cs"/>
                <w:cs/>
              </w:rPr>
              <w:t xml:space="preserve"> </w:t>
            </w:r>
            <w:r w:rsidRPr="0039175E">
              <w:rPr>
                <w:rFonts w:hint="cs"/>
                <w:cs/>
              </w:rPr>
              <w:t xml:space="preserve">  </w:t>
            </w:r>
            <w:proofErr w:type="gramEnd"/>
            <w:r w:rsidRPr="0039175E">
              <w:t>….………………………………………….………</w:t>
            </w:r>
            <w:r>
              <w:t>……</w:t>
            </w:r>
          </w:p>
        </w:tc>
        <w:tc>
          <w:tcPr>
            <w:tcW w:w="850" w:type="dxa"/>
          </w:tcPr>
          <w:p w14:paraId="2498C6E6" w14:textId="232EE7AC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26135" w:rsidRPr="0039175E" w14:paraId="464BC912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41097C26" w14:textId="74083682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  <w:r w:rsidRPr="00526135">
              <w:t>LIST OF SYMBOLS/ABBREVIATIONS</w:t>
            </w:r>
            <w:r w:rsidRPr="00526135">
              <w:rPr>
                <w:rFonts w:hint="cs"/>
              </w:rPr>
              <w:t xml:space="preserve"> </w:t>
            </w:r>
            <w:r w:rsidRPr="00526135">
              <w:rPr>
                <w:cs/>
              </w:rPr>
              <w:t>(</w:t>
            </w:r>
            <w:r w:rsidRPr="00526135">
              <w:t xml:space="preserve">if </w:t>
            </w:r>
            <w:proofErr w:type="gramStart"/>
            <w:r w:rsidRPr="00526135">
              <w:t>any)</w:t>
            </w:r>
            <w:r>
              <w:rPr>
                <w:rFonts w:hint="cs"/>
                <w:cs/>
              </w:rPr>
              <w:t xml:space="preserve"> </w:t>
            </w:r>
            <w:r w:rsidRPr="0039175E">
              <w:rPr>
                <w:rFonts w:hint="cs"/>
                <w:cs/>
              </w:rPr>
              <w:t xml:space="preserve">  </w:t>
            </w:r>
            <w:proofErr w:type="gramEnd"/>
            <w:r w:rsidRPr="0039175E">
              <w:t>……………………</w:t>
            </w:r>
            <w:r>
              <w:t>………………</w:t>
            </w:r>
          </w:p>
        </w:tc>
        <w:tc>
          <w:tcPr>
            <w:tcW w:w="850" w:type="dxa"/>
          </w:tcPr>
          <w:p w14:paraId="23EC9639" w14:textId="47CABFAD" w:rsidR="00526135" w:rsidRPr="00BF1C58" w:rsidRDefault="00526135" w:rsidP="00526135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39175E" w14:paraId="66AF8364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60" w:type="dxa"/>
            <w:gridSpan w:val="2"/>
          </w:tcPr>
          <w:p w14:paraId="646D9280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432" w:right="-108" w:hanging="432"/>
            </w:pPr>
          </w:p>
        </w:tc>
        <w:tc>
          <w:tcPr>
            <w:tcW w:w="850" w:type="dxa"/>
          </w:tcPr>
          <w:p w14:paraId="5A9A25F8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526135" w:rsidRPr="00BF1C58" w14:paraId="0A414D0A" w14:textId="77777777" w:rsidTr="003E6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410" w:type="dxa"/>
            <w:gridSpan w:val="3"/>
          </w:tcPr>
          <w:p w14:paraId="7C7AB366" w14:textId="3818BBE5" w:rsidR="00526135" w:rsidRPr="0039175E" w:rsidRDefault="00526135" w:rsidP="00526135">
            <w:pPr>
              <w:tabs>
                <w:tab w:val="left" w:pos="864"/>
                <w:tab w:val="left" w:pos="1152"/>
                <w:tab w:val="left" w:pos="1440"/>
              </w:tabs>
            </w:pPr>
            <w:r w:rsidRPr="00526135">
              <w:t>CHAPTER</w:t>
            </w:r>
          </w:p>
        </w:tc>
      </w:tr>
      <w:tr w:rsidR="000252C1" w:rsidRPr="00BF1C58" w14:paraId="032D35B8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6352B37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1</w:t>
            </w:r>
          </w:p>
        </w:tc>
        <w:tc>
          <w:tcPr>
            <w:tcW w:w="6840" w:type="dxa"/>
          </w:tcPr>
          <w:p w14:paraId="40C78165" w14:textId="29237B60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40BBE42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16FF4FF5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C3078BB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A944B7E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6620E508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299FF4C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BAB1AA2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E298E45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2B43C99B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793EE26A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8E3E518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9D8A56E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374F5364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E58050B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FCB61C8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87314AB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11ECA3E3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77A3EE8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7C80FA75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B1567BE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7F39CCFF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112F946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7CC3640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504A2BA3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4878E5C1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48C736A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C1E80C3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093E7336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</w:rPr>
            </w:pPr>
          </w:p>
        </w:tc>
        <w:tc>
          <w:tcPr>
            <w:tcW w:w="850" w:type="dxa"/>
          </w:tcPr>
          <w:p w14:paraId="3BD6A533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BF1C58" w14:paraId="5A1096C0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109F7DDC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2</w:t>
            </w:r>
          </w:p>
        </w:tc>
        <w:tc>
          <w:tcPr>
            <w:tcW w:w="6840" w:type="dxa"/>
          </w:tcPr>
          <w:p w14:paraId="51AC27BA" w14:textId="0E6A7F8F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547CFD5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5E7EFA" w:rsidRPr="00BF1C58" w14:paraId="4224813B" w14:textId="77777777" w:rsidTr="00305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344E95EB" w14:textId="77777777" w:rsidR="005E7EFA" w:rsidRPr="0039175E" w:rsidRDefault="005E7EFA" w:rsidP="0030561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5DA1DAE" w14:textId="064A2166" w:rsidR="005E7EFA" w:rsidRPr="0039175E" w:rsidRDefault="0033291C" w:rsidP="0030561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 w:rsidR="005E7EFA">
              <w:t>……………</w:t>
            </w:r>
            <w:r>
              <w:t>……</w:t>
            </w:r>
            <w:r w:rsidR="005E7EFA">
              <w:t>…………………………………………….</w:t>
            </w:r>
          </w:p>
        </w:tc>
        <w:tc>
          <w:tcPr>
            <w:tcW w:w="850" w:type="dxa"/>
          </w:tcPr>
          <w:p w14:paraId="5BB176B9" w14:textId="77777777" w:rsidR="005E7EFA" w:rsidRPr="00BF1C58" w:rsidRDefault="005E7EFA" w:rsidP="0030561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33291C" w:rsidRPr="00BF1C58" w14:paraId="39BEDE5A" w14:textId="77777777" w:rsidTr="00305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DD433A9" w14:textId="77777777" w:rsidR="0033291C" w:rsidRPr="0039175E" w:rsidRDefault="0033291C" w:rsidP="0030561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0CEA7A5" w14:textId="77777777" w:rsidR="0033291C" w:rsidRPr="0039175E" w:rsidRDefault="0033291C" w:rsidP="0030561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73024931" w14:textId="77777777" w:rsidR="0033291C" w:rsidRPr="00BF1C58" w:rsidRDefault="0033291C" w:rsidP="0030561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E7EFA" w:rsidRPr="00BF1C58" w14:paraId="28C62533" w14:textId="77777777" w:rsidTr="00305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0D7E8F1A" w14:textId="77777777" w:rsidR="005E7EFA" w:rsidRPr="0039175E" w:rsidRDefault="005E7EFA" w:rsidP="0030561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B4483AE" w14:textId="6BF08CD2" w:rsidR="005E7EFA" w:rsidRPr="0039175E" w:rsidRDefault="005E7EFA" w:rsidP="00305614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</w:t>
            </w:r>
            <w:r w:rsidR="0033291C">
              <w:t>…….</w:t>
            </w:r>
            <w:r>
              <w:t>…………………………………………….</w:t>
            </w:r>
          </w:p>
        </w:tc>
        <w:tc>
          <w:tcPr>
            <w:tcW w:w="850" w:type="dxa"/>
          </w:tcPr>
          <w:p w14:paraId="1E7C7CA2" w14:textId="77777777" w:rsidR="005E7EFA" w:rsidRPr="00BF1C58" w:rsidRDefault="005E7EFA" w:rsidP="00305614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12B14953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742EFC52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992DB76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21FA1982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56E91953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3656B85D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7EB9F01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653FAD52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9718B77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77D6CA1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1BD3069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41F6F068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06835DC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58777A5D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A9E340C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</w:rPr>
            </w:pPr>
          </w:p>
        </w:tc>
        <w:tc>
          <w:tcPr>
            <w:tcW w:w="850" w:type="dxa"/>
          </w:tcPr>
          <w:p w14:paraId="223FB0A4" w14:textId="77777777" w:rsidR="00D02F6B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BF1C58" w14:paraId="77B5BCB9" w14:textId="77777777" w:rsidTr="00526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3D8FE4E8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3</w:t>
            </w:r>
          </w:p>
        </w:tc>
        <w:tc>
          <w:tcPr>
            <w:tcW w:w="6840" w:type="dxa"/>
          </w:tcPr>
          <w:p w14:paraId="544D6862" w14:textId="3CA3FA6C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38AA48C0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1FDDC0D4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49BBBBDE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2230565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……………………………………………………………….</w:t>
            </w:r>
          </w:p>
        </w:tc>
        <w:tc>
          <w:tcPr>
            <w:tcW w:w="850" w:type="dxa"/>
          </w:tcPr>
          <w:p w14:paraId="5492D40C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4D64D8C5" w14:textId="77777777" w:rsidTr="00FC2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</w:tcPr>
          <w:p w14:paraId="193B5125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3A4C0E6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328903D5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5995F8AD" w14:textId="072E7C06" w:rsidR="00A32B51" w:rsidRDefault="005E7EFA" w:rsidP="005E7EFA">
      <w:pPr>
        <w:tabs>
          <w:tab w:val="left" w:pos="864"/>
          <w:tab w:val="left" w:pos="1152"/>
          <w:tab w:val="left" w:pos="1440"/>
        </w:tabs>
        <w:jc w:val="center"/>
      </w:pPr>
      <w:r w:rsidRPr="005E7EFA">
        <w:rPr>
          <w:b/>
          <w:bCs/>
          <w:sz w:val="36"/>
          <w:szCs w:val="36"/>
        </w:rPr>
        <w:lastRenderedPageBreak/>
        <w:t>TABLE OF CONTENTS (</w:t>
      </w:r>
      <w:r>
        <w:rPr>
          <w:b/>
          <w:bCs/>
          <w:sz w:val="36"/>
          <w:szCs w:val="36"/>
        </w:rPr>
        <w:t>C</w:t>
      </w:r>
      <w:r w:rsidRPr="005E7EFA">
        <w:rPr>
          <w:b/>
          <w:bCs/>
          <w:sz w:val="36"/>
          <w:szCs w:val="36"/>
        </w:rPr>
        <w:t>ontinued)</w:t>
      </w:r>
    </w:p>
    <w:tbl>
      <w:tblPr>
        <w:tblW w:w="84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0"/>
        <w:gridCol w:w="6840"/>
        <w:gridCol w:w="850"/>
      </w:tblGrid>
      <w:tr w:rsidR="005E7EFA" w:rsidRPr="0039175E" w14:paraId="683B206D" w14:textId="77777777" w:rsidTr="003E49F0">
        <w:tc>
          <w:tcPr>
            <w:tcW w:w="7560" w:type="dxa"/>
            <w:gridSpan w:val="2"/>
          </w:tcPr>
          <w:p w14:paraId="52DFFBEF" w14:textId="117EA3E5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rPr>
                <w:b/>
                <w:bCs/>
              </w:rPr>
            </w:pPr>
            <w:r w:rsidRPr="00526135">
              <w:t>CHAPTER</w:t>
            </w:r>
            <w:r w:rsidRPr="0039175E">
              <w:rPr>
                <w:cs/>
              </w:rPr>
              <w:t xml:space="preserve"> </w:t>
            </w:r>
          </w:p>
        </w:tc>
        <w:tc>
          <w:tcPr>
            <w:tcW w:w="850" w:type="dxa"/>
          </w:tcPr>
          <w:p w14:paraId="75D0D9A9" w14:textId="4B25A530" w:rsidR="005E7EFA" w:rsidRPr="0039175E" w:rsidRDefault="005E7EFA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  <w:r w:rsidRPr="00BF1C58">
              <w:rPr>
                <w:rFonts w:hint="cs"/>
                <w:b/>
                <w:bCs/>
                <w:cs/>
              </w:rPr>
              <w:t xml:space="preserve">  </w:t>
            </w:r>
            <w:r w:rsidRPr="0039175E">
              <w:rPr>
                <w:rFonts w:hint="cs"/>
                <w:cs/>
              </w:rPr>
              <w:t xml:space="preserve"> </w:t>
            </w:r>
            <w:r w:rsidRPr="005E7EFA">
              <w:t>Page</w:t>
            </w:r>
          </w:p>
        </w:tc>
      </w:tr>
      <w:tr w:rsidR="000252C1" w:rsidRPr="00BF1C58" w14:paraId="6B1A4F63" w14:textId="77777777" w:rsidTr="005E7EFA">
        <w:tc>
          <w:tcPr>
            <w:tcW w:w="720" w:type="dxa"/>
          </w:tcPr>
          <w:p w14:paraId="3F57F55A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3</w:t>
            </w:r>
          </w:p>
        </w:tc>
        <w:tc>
          <w:tcPr>
            <w:tcW w:w="6840" w:type="dxa"/>
          </w:tcPr>
          <w:p w14:paraId="2C6C4BEC" w14:textId="748E4D3B" w:rsidR="000252C1" w:rsidRPr="0039175E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s/>
              </w:rPr>
            </w:pPr>
            <w:r w:rsidRPr="00D02F6B">
              <w:rPr>
                <w:color w:val="FF0000"/>
              </w:rPr>
              <w:t>CHAPTER TITLE</w:t>
            </w:r>
            <w:r w:rsidR="005E7EFA">
              <w:rPr>
                <w:color w:val="FF0000"/>
              </w:rPr>
              <w:t xml:space="preserve"> </w:t>
            </w:r>
            <w:r w:rsidR="005E7EFA" w:rsidRPr="005E7EFA">
              <w:rPr>
                <w:color w:val="FF0000"/>
              </w:rPr>
              <w:t>(Continued)</w:t>
            </w:r>
          </w:p>
        </w:tc>
        <w:tc>
          <w:tcPr>
            <w:tcW w:w="850" w:type="dxa"/>
          </w:tcPr>
          <w:p w14:paraId="51A9687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4A68D091" w14:textId="77777777" w:rsidTr="00FC28A1">
        <w:tc>
          <w:tcPr>
            <w:tcW w:w="720" w:type="dxa"/>
          </w:tcPr>
          <w:p w14:paraId="2D57B03A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8106269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479C189B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8D7E67E" w14:textId="77777777" w:rsidTr="00FC28A1">
        <w:tc>
          <w:tcPr>
            <w:tcW w:w="720" w:type="dxa"/>
          </w:tcPr>
          <w:p w14:paraId="321637D9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19694C43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779F644D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3ACDE572" w14:textId="77777777" w:rsidTr="00FC28A1">
        <w:tc>
          <w:tcPr>
            <w:tcW w:w="720" w:type="dxa"/>
          </w:tcPr>
          <w:p w14:paraId="6E347178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CF1ED12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1820BBB6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56D22E65" w14:textId="77777777" w:rsidTr="00FC28A1">
        <w:tc>
          <w:tcPr>
            <w:tcW w:w="720" w:type="dxa"/>
          </w:tcPr>
          <w:p w14:paraId="4DB247AA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4B742112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412580FD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BF1C58" w14:paraId="38B28FC5" w14:textId="77777777" w:rsidTr="005E7EFA">
        <w:tc>
          <w:tcPr>
            <w:tcW w:w="720" w:type="dxa"/>
          </w:tcPr>
          <w:p w14:paraId="6EE27220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0041196F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s/>
              </w:rPr>
            </w:pPr>
          </w:p>
        </w:tc>
        <w:tc>
          <w:tcPr>
            <w:tcW w:w="850" w:type="dxa"/>
          </w:tcPr>
          <w:p w14:paraId="5C7968B3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0252C1" w:rsidRPr="00BF1C58" w14:paraId="56953657" w14:textId="77777777" w:rsidTr="005E7EFA">
        <w:tc>
          <w:tcPr>
            <w:tcW w:w="720" w:type="dxa"/>
          </w:tcPr>
          <w:p w14:paraId="35423A48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4</w:t>
            </w:r>
          </w:p>
        </w:tc>
        <w:tc>
          <w:tcPr>
            <w:tcW w:w="6840" w:type="dxa"/>
          </w:tcPr>
          <w:p w14:paraId="48C29B19" w14:textId="31A3BC3A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6CC4D7BC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5E7EFA" w:rsidRPr="00BF1C58" w14:paraId="221786B3" w14:textId="77777777" w:rsidTr="005E7EFA">
        <w:tc>
          <w:tcPr>
            <w:tcW w:w="720" w:type="dxa"/>
          </w:tcPr>
          <w:p w14:paraId="355288CA" w14:textId="77777777" w:rsidR="005E7EFA" w:rsidRPr="0039175E" w:rsidRDefault="005E7EFA" w:rsidP="005E7EFA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A56776A" w14:textId="2A1627AA" w:rsidR="005E7EFA" w:rsidRPr="0039175E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</w:t>
            </w:r>
            <w:r w:rsidR="0033291C">
              <w:t>….</w:t>
            </w:r>
            <w:r>
              <w:t>………………………………….</w:t>
            </w:r>
          </w:p>
        </w:tc>
        <w:tc>
          <w:tcPr>
            <w:tcW w:w="850" w:type="dxa"/>
          </w:tcPr>
          <w:p w14:paraId="222FE2AB" w14:textId="2AF657E8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E7EFA" w:rsidRPr="00BF1C58" w14:paraId="66A72C4B" w14:textId="77777777" w:rsidTr="005E7EFA">
        <w:tc>
          <w:tcPr>
            <w:tcW w:w="720" w:type="dxa"/>
          </w:tcPr>
          <w:p w14:paraId="7B974CED" w14:textId="77777777" w:rsidR="005E7EFA" w:rsidRPr="0039175E" w:rsidRDefault="005E7EFA" w:rsidP="005E7EFA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66F205F" w14:textId="65A99CD5" w:rsidR="005E7EFA" w:rsidRPr="0039175E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</w:t>
            </w:r>
            <w:r w:rsidR="0033291C">
              <w:t>….</w:t>
            </w:r>
            <w:r>
              <w:t>………………………………….</w:t>
            </w:r>
          </w:p>
        </w:tc>
        <w:tc>
          <w:tcPr>
            <w:tcW w:w="850" w:type="dxa"/>
          </w:tcPr>
          <w:p w14:paraId="2039DB84" w14:textId="70126A46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5E7EFA" w:rsidRPr="00BF1C58" w14:paraId="2CA2574A" w14:textId="77777777" w:rsidTr="005E7EFA">
        <w:tc>
          <w:tcPr>
            <w:tcW w:w="720" w:type="dxa"/>
          </w:tcPr>
          <w:p w14:paraId="365B352E" w14:textId="77777777" w:rsidR="005E7EFA" w:rsidRPr="0039175E" w:rsidRDefault="005E7EFA" w:rsidP="005E7EFA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413E9D2" w14:textId="721BA552" w:rsidR="005E7EFA" w:rsidRPr="0039175E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</w:t>
            </w:r>
            <w:r w:rsidR="0033291C">
              <w:t>….</w:t>
            </w:r>
            <w:r>
              <w:t>………………………………….</w:t>
            </w:r>
          </w:p>
        </w:tc>
        <w:tc>
          <w:tcPr>
            <w:tcW w:w="850" w:type="dxa"/>
          </w:tcPr>
          <w:p w14:paraId="6AFDFB66" w14:textId="0CFD269B" w:rsidR="005E7EFA" w:rsidRPr="00BF1C58" w:rsidRDefault="005E7EFA" w:rsidP="005E7EFA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3A1054C" w14:textId="77777777" w:rsidTr="00FC28A1">
        <w:tc>
          <w:tcPr>
            <w:tcW w:w="720" w:type="dxa"/>
          </w:tcPr>
          <w:p w14:paraId="07E82653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01304CF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24AC5E0E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6B649882" w14:textId="77777777" w:rsidTr="00FC28A1">
        <w:tc>
          <w:tcPr>
            <w:tcW w:w="720" w:type="dxa"/>
          </w:tcPr>
          <w:p w14:paraId="5354EFA7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7C7AB899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0B08CB1C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39175E" w14:paraId="5183F2CF" w14:textId="77777777" w:rsidTr="005E7EFA">
        <w:tc>
          <w:tcPr>
            <w:tcW w:w="7560" w:type="dxa"/>
            <w:gridSpan w:val="2"/>
          </w:tcPr>
          <w:p w14:paraId="15CF9AA5" w14:textId="77777777" w:rsidR="000252C1" w:rsidRPr="00BF1C58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288"/>
              <w:rPr>
                <w:sz w:val="36"/>
                <w:szCs w:val="36"/>
              </w:rPr>
            </w:pPr>
          </w:p>
        </w:tc>
        <w:tc>
          <w:tcPr>
            <w:tcW w:w="850" w:type="dxa"/>
          </w:tcPr>
          <w:p w14:paraId="586C65A3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0252C1" w:rsidRPr="00BF1C58" w14:paraId="4EA4904C" w14:textId="77777777" w:rsidTr="005E7EFA">
        <w:tc>
          <w:tcPr>
            <w:tcW w:w="720" w:type="dxa"/>
          </w:tcPr>
          <w:p w14:paraId="4E06CBCF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5</w:t>
            </w:r>
          </w:p>
        </w:tc>
        <w:tc>
          <w:tcPr>
            <w:tcW w:w="6840" w:type="dxa"/>
          </w:tcPr>
          <w:p w14:paraId="75C5B184" w14:textId="428369B5" w:rsidR="000252C1" w:rsidRPr="00BF1C58" w:rsidRDefault="00D02F6B" w:rsidP="00BF1C58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  <w:rPr>
                <w:color w:val="FF0000"/>
                <w:cs/>
              </w:rPr>
            </w:pPr>
            <w:r w:rsidRPr="00D02F6B">
              <w:rPr>
                <w:color w:val="FF0000"/>
              </w:rPr>
              <w:t>CHAPTER TITLE</w:t>
            </w:r>
          </w:p>
        </w:tc>
        <w:tc>
          <w:tcPr>
            <w:tcW w:w="850" w:type="dxa"/>
          </w:tcPr>
          <w:p w14:paraId="3C3815AE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</w:pPr>
          </w:p>
        </w:tc>
      </w:tr>
      <w:tr w:rsidR="00D02F6B" w:rsidRPr="00BF1C58" w14:paraId="65FEA032" w14:textId="77777777" w:rsidTr="00FC28A1">
        <w:tc>
          <w:tcPr>
            <w:tcW w:w="720" w:type="dxa"/>
          </w:tcPr>
          <w:p w14:paraId="333C81CA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34BEED0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03155F88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FBB7A8C" w14:textId="77777777" w:rsidTr="00FC28A1">
        <w:tc>
          <w:tcPr>
            <w:tcW w:w="720" w:type="dxa"/>
          </w:tcPr>
          <w:p w14:paraId="74549C6B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6D01A82F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………………………….………………………………….</w:t>
            </w:r>
          </w:p>
        </w:tc>
        <w:tc>
          <w:tcPr>
            <w:tcW w:w="850" w:type="dxa"/>
          </w:tcPr>
          <w:p w14:paraId="739E01E4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0B5E7704" w14:textId="77777777" w:rsidTr="00FC28A1">
        <w:tc>
          <w:tcPr>
            <w:tcW w:w="720" w:type="dxa"/>
          </w:tcPr>
          <w:p w14:paraId="265903EF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FF8AEB5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42532926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D02F6B" w:rsidRPr="00BF1C58" w14:paraId="7A482AC4" w14:textId="77777777" w:rsidTr="00FC28A1">
        <w:tc>
          <w:tcPr>
            <w:tcW w:w="720" w:type="dxa"/>
          </w:tcPr>
          <w:p w14:paraId="4208909F" w14:textId="77777777" w:rsidR="00D02F6B" w:rsidRPr="0039175E" w:rsidRDefault="00D02F6B" w:rsidP="00FC28A1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5DA0F821" w14:textId="77777777" w:rsidR="00D02F6B" w:rsidRPr="0039175E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ind w:left="-108" w:right="-108" w:firstLine="360"/>
            </w:pPr>
            <w:r>
              <w:rPr>
                <w:color w:val="FF0000"/>
              </w:rPr>
              <w:t>[M</w:t>
            </w:r>
            <w:r w:rsidRPr="005E7EFA">
              <w:rPr>
                <w:color w:val="FF0000"/>
              </w:rPr>
              <w:t xml:space="preserve">ain </w:t>
            </w:r>
            <w:proofErr w:type="gramStart"/>
            <w:r w:rsidRPr="005E7EFA">
              <w:rPr>
                <w:color w:val="FF0000"/>
              </w:rPr>
              <w:t>topic]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………………….…………………………………………….</w:t>
            </w:r>
          </w:p>
        </w:tc>
        <w:tc>
          <w:tcPr>
            <w:tcW w:w="850" w:type="dxa"/>
          </w:tcPr>
          <w:p w14:paraId="035BF810" w14:textId="77777777" w:rsidR="00D02F6B" w:rsidRPr="00BF1C58" w:rsidRDefault="00D02F6B" w:rsidP="00FC28A1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112EE" w:rsidRPr="0039175E" w14:paraId="6CD6141E" w14:textId="77777777" w:rsidTr="005E7EFA">
        <w:tc>
          <w:tcPr>
            <w:tcW w:w="720" w:type="dxa"/>
          </w:tcPr>
          <w:p w14:paraId="1D774C21" w14:textId="77777777" w:rsidR="00B112EE" w:rsidRPr="0039175E" w:rsidRDefault="00B112EE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04B042F7" w14:textId="77777777" w:rsidR="00B112EE" w:rsidRPr="0033291C" w:rsidRDefault="00B112EE" w:rsidP="0033291C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545"/>
              <w:rPr>
                <w:color w:val="EE0000"/>
              </w:rPr>
            </w:pPr>
          </w:p>
        </w:tc>
        <w:tc>
          <w:tcPr>
            <w:tcW w:w="850" w:type="dxa"/>
          </w:tcPr>
          <w:p w14:paraId="7905C150" w14:textId="77777777" w:rsidR="00B112EE" w:rsidRDefault="00B112EE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39175E" w14:paraId="003ADDF6" w14:textId="77777777" w:rsidTr="005E7EFA">
        <w:tc>
          <w:tcPr>
            <w:tcW w:w="7560" w:type="dxa"/>
            <w:gridSpan w:val="2"/>
          </w:tcPr>
          <w:p w14:paraId="4204A0CA" w14:textId="4AD20034" w:rsidR="000252C1" w:rsidRPr="0039175E" w:rsidRDefault="00FC76C4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</w:pPr>
            <w:r w:rsidRPr="00B112EE">
              <w:t xml:space="preserve">REFERENCES </w:t>
            </w:r>
            <w:r w:rsidR="00B112EE">
              <w:t xml:space="preserve">   </w:t>
            </w:r>
            <w:r w:rsidR="000252C1">
              <w:t>…………………………………………………………………….</w:t>
            </w:r>
          </w:p>
        </w:tc>
        <w:tc>
          <w:tcPr>
            <w:tcW w:w="850" w:type="dxa"/>
          </w:tcPr>
          <w:p w14:paraId="4699400C" w14:textId="7E74EEC3" w:rsidR="000252C1" w:rsidRPr="00BF1C58" w:rsidRDefault="00B112EE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0252C1" w:rsidRPr="0039175E" w14:paraId="53F1400B" w14:textId="77777777" w:rsidTr="005E7EFA">
        <w:tc>
          <w:tcPr>
            <w:tcW w:w="720" w:type="dxa"/>
          </w:tcPr>
          <w:p w14:paraId="6D61D26C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5CD271F2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left="72" w:right="-108"/>
              <w:rPr>
                <w:cs/>
              </w:rPr>
            </w:pPr>
          </w:p>
        </w:tc>
        <w:tc>
          <w:tcPr>
            <w:tcW w:w="850" w:type="dxa"/>
          </w:tcPr>
          <w:p w14:paraId="106A2A9B" w14:textId="77777777" w:rsidR="000252C1" w:rsidRPr="00BF1C58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B112EE" w:rsidRPr="00B112EE" w14:paraId="01932E88" w14:textId="77777777" w:rsidTr="005E7EFA">
        <w:tc>
          <w:tcPr>
            <w:tcW w:w="7560" w:type="dxa"/>
            <w:gridSpan w:val="2"/>
          </w:tcPr>
          <w:p w14:paraId="6932C7A0" w14:textId="59B80E88" w:rsidR="000252C1" w:rsidRPr="00B112EE" w:rsidRDefault="00FC76C4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color w:val="EE0000"/>
                <w:cs/>
              </w:rPr>
            </w:pPr>
            <w:r w:rsidRPr="00B112EE">
              <w:rPr>
                <w:color w:val="EE0000"/>
              </w:rPr>
              <w:t>APPENDIX</w:t>
            </w:r>
            <w:r w:rsidR="00B112EE" w:rsidRPr="00B112EE">
              <w:rPr>
                <w:color w:val="EE0000"/>
              </w:rPr>
              <w:t xml:space="preserve"> (or </w:t>
            </w:r>
            <w:r w:rsidRPr="00B112EE">
              <w:rPr>
                <w:color w:val="EE0000"/>
              </w:rPr>
              <w:t>APPENDICES</w:t>
            </w:r>
            <w:r w:rsidR="00B112EE" w:rsidRPr="00B112EE">
              <w:rPr>
                <w:color w:val="EE0000"/>
              </w:rPr>
              <w:t xml:space="preserve">) (If </w:t>
            </w:r>
            <w:proofErr w:type="gramStart"/>
            <w:r w:rsidR="00B112EE" w:rsidRPr="00B112EE">
              <w:rPr>
                <w:color w:val="EE0000"/>
              </w:rPr>
              <w:t>Any)</w:t>
            </w:r>
            <w:r w:rsidR="00B112EE" w:rsidRPr="00B112EE">
              <w:rPr>
                <w:rFonts w:hint="cs"/>
                <w:color w:val="EE0000"/>
                <w:cs/>
              </w:rPr>
              <w:t xml:space="preserve">   </w:t>
            </w:r>
            <w:proofErr w:type="gramEnd"/>
            <w:r w:rsidR="00B112EE" w:rsidRPr="00B112EE">
              <w:rPr>
                <w:rFonts w:hint="cs"/>
                <w:color w:val="EE0000"/>
                <w:cs/>
              </w:rPr>
              <w:t xml:space="preserve"> </w:t>
            </w:r>
          </w:p>
        </w:tc>
        <w:tc>
          <w:tcPr>
            <w:tcW w:w="850" w:type="dxa"/>
          </w:tcPr>
          <w:p w14:paraId="5C2138F6" w14:textId="77777777" w:rsidR="000252C1" w:rsidRPr="00B112E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</w:p>
        </w:tc>
      </w:tr>
      <w:tr w:rsidR="000612D2" w:rsidRPr="000612D2" w14:paraId="61FAF05B" w14:textId="77777777" w:rsidTr="005E7EFA">
        <w:tc>
          <w:tcPr>
            <w:tcW w:w="720" w:type="dxa"/>
          </w:tcPr>
          <w:p w14:paraId="066CBFDF" w14:textId="77777777" w:rsidR="00B112EE" w:rsidRPr="000612D2" w:rsidRDefault="00B112EE" w:rsidP="00B112EE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olor w:val="EE0000"/>
                <w:cs/>
              </w:rPr>
            </w:pPr>
          </w:p>
        </w:tc>
        <w:tc>
          <w:tcPr>
            <w:tcW w:w="6840" w:type="dxa"/>
          </w:tcPr>
          <w:p w14:paraId="150984CA" w14:textId="492AA962" w:rsidR="00B112EE" w:rsidRPr="000612D2" w:rsidRDefault="00FC76C4" w:rsidP="00B112EE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color w:val="EE0000"/>
              </w:rPr>
            </w:pPr>
            <w:proofErr w:type="gramStart"/>
            <w:r w:rsidRPr="000612D2">
              <w:rPr>
                <w:color w:val="EE0000"/>
              </w:rPr>
              <w:t>APPENDIX</w:t>
            </w:r>
            <w:r w:rsidR="00B112EE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A</w:t>
            </w:r>
            <w:proofErr w:type="gramEnd"/>
            <w:r w:rsidR="00B112EE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[</w:t>
            </w:r>
            <w:r w:rsidR="000612D2" w:rsidRPr="000612D2">
              <w:rPr>
                <w:color w:val="EE0000"/>
              </w:rPr>
              <w:t xml:space="preserve">title of the </w:t>
            </w:r>
            <w:proofErr w:type="gramStart"/>
            <w:r w:rsidR="000612D2" w:rsidRPr="000612D2">
              <w:rPr>
                <w:color w:val="EE0000"/>
              </w:rPr>
              <w:t>appendix</w:t>
            </w:r>
            <w:r w:rsidR="000612D2">
              <w:rPr>
                <w:color w:val="EE0000"/>
              </w:rPr>
              <w:t>]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 xml:space="preserve"> </w:t>
            </w:r>
            <w:proofErr w:type="gramEnd"/>
            <w:r w:rsidR="00B112EE" w:rsidRPr="000612D2">
              <w:rPr>
                <w:rFonts w:hint="cs"/>
                <w:color w:val="EE0000"/>
                <w:cs/>
              </w:rPr>
              <w:t xml:space="preserve"> </w:t>
            </w:r>
            <w:r w:rsidR="00B112EE" w:rsidRPr="000612D2">
              <w:rPr>
                <w:color w:val="EE0000"/>
              </w:rPr>
              <w:t>.…</w:t>
            </w:r>
            <w:r w:rsidR="000612D2">
              <w:rPr>
                <w:color w:val="EE0000"/>
              </w:rPr>
              <w:t>……</w:t>
            </w:r>
            <w:r w:rsidR="00B112EE" w:rsidRPr="000612D2">
              <w:rPr>
                <w:color w:val="EE0000"/>
              </w:rPr>
              <w:t>………………………</w:t>
            </w:r>
            <w:proofErr w:type="gramStart"/>
            <w:r w:rsidR="00B112EE" w:rsidRPr="000612D2">
              <w:rPr>
                <w:color w:val="EE0000"/>
              </w:rPr>
              <w:t>…..</w:t>
            </w:r>
            <w:proofErr w:type="gramEnd"/>
          </w:p>
        </w:tc>
        <w:tc>
          <w:tcPr>
            <w:tcW w:w="850" w:type="dxa"/>
          </w:tcPr>
          <w:p w14:paraId="2937EFE5" w14:textId="6BF140F6" w:rsidR="00B112EE" w:rsidRPr="000612D2" w:rsidRDefault="00B112EE" w:rsidP="00B112EE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  <w:r w:rsidRPr="000612D2">
              <w:rPr>
                <w:color w:val="EE0000"/>
              </w:rPr>
              <w:t>[Page]</w:t>
            </w:r>
          </w:p>
        </w:tc>
      </w:tr>
      <w:tr w:rsidR="000612D2" w:rsidRPr="000612D2" w14:paraId="1CEF7735" w14:textId="77777777" w:rsidTr="005E7EFA">
        <w:tc>
          <w:tcPr>
            <w:tcW w:w="720" w:type="dxa"/>
          </w:tcPr>
          <w:p w14:paraId="72E3B22D" w14:textId="77777777" w:rsidR="00B112EE" w:rsidRPr="000612D2" w:rsidRDefault="00B112EE" w:rsidP="00B112EE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olor w:val="EE0000"/>
                <w:cs/>
              </w:rPr>
            </w:pPr>
          </w:p>
        </w:tc>
        <w:tc>
          <w:tcPr>
            <w:tcW w:w="6840" w:type="dxa"/>
          </w:tcPr>
          <w:p w14:paraId="24376C26" w14:textId="51D1C6B4" w:rsidR="00B112EE" w:rsidRPr="000612D2" w:rsidRDefault="00FC76C4" w:rsidP="00B112EE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color w:val="EE0000"/>
              </w:rPr>
            </w:pPr>
            <w:proofErr w:type="gramStart"/>
            <w:r w:rsidRPr="000612D2">
              <w:rPr>
                <w:color w:val="EE0000"/>
              </w:rPr>
              <w:t>APPENDIX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B</w:t>
            </w:r>
            <w:proofErr w:type="gramEnd"/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[</w:t>
            </w:r>
            <w:r w:rsidR="000612D2" w:rsidRPr="000612D2">
              <w:rPr>
                <w:color w:val="EE0000"/>
              </w:rPr>
              <w:t xml:space="preserve">title of the </w:t>
            </w:r>
            <w:proofErr w:type="gramStart"/>
            <w:r w:rsidR="000612D2" w:rsidRPr="000612D2">
              <w:rPr>
                <w:color w:val="EE0000"/>
              </w:rPr>
              <w:t>appendix</w:t>
            </w:r>
            <w:r w:rsidR="000612D2">
              <w:rPr>
                <w:color w:val="EE0000"/>
              </w:rPr>
              <w:t>]</w:t>
            </w:r>
            <w:r w:rsidR="000612D2" w:rsidRPr="000612D2">
              <w:rPr>
                <w:rFonts w:hint="cs"/>
                <w:color w:val="EE0000"/>
                <w:cs/>
              </w:rPr>
              <w:t xml:space="preserve">   </w:t>
            </w:r>
            <w:r w:rsidR="00B112EE" w:rsidRPr="000612D2">
              <w:rPr>
                <w:rFonts w:hint="cs"/>
                <w:color w:val="EE0000"/>
                <w:cs/>
              </w:rPr>
              <w:t xml:space="preserve">  </w:t>
            </w:r>
            <w:r w:rsidR="00B112EE" w:rsidRPr="000612D2">
              <w:rPr>
                <w:color w:val="EE0000"/>
              </w:rPr>
              <w:t>.</w:t>
            </w:r>
            <w:proofErr w:type="gramEnd"/>
            <w:r w:rsidR="00B112EE" w:rsidRPr="000612D2">
              <w:rPr>
                <w:color w:val="EE0000"/>
              </w:rPr>
              <w:t>…</w:t>
            </w:r>
            <w:r w:rsidR="000612D2">
              <w:rPr>
                <w:color w:val="EE0000"/>
              </w:rPr>
              <w:t>……</w:t>
            </w:r>
            <w:r w:rsidR="00B112EE" w:rsidRPr="000612D2">
              <w:rPr>
                <w:color w:val="EE0000"/>
              </w:rPr>
              <w:t>………………………</w:t>
            </w:r>
            <w:proofErr w:type="gramStart"/>
            <w:r w:rsidR="00B112EE" w:rsidRPr="000612D2">
              <w:rPr>
                <w:color w:val="EE0000"/>
              </w:rPr>
              <w:t>…..</w:t>
            </w:r>
            <w:proofErr w:type="gramEnd"/>
          </w:p>
        </w:tc>
        <w:tc>
          <w:tcPr>
            <w:tcW w:w="850" w:type="dxa"/>
          </w:tcPr>
          <w:p w14:paraId="7D3CB4C2" w14:textId="7BB14A23" w:rsidR="00B112EE" w:rsidRPr="000612D2" w:rsidRDefault="00B112EE" w:rsidP="00B112EE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  <w:r w:rsidRPr="000612D2">
              <w:rPr>
                <w:color w:val="EE0000"/>
              </w:rPr>
              <w:t>[Page]</w:t>
            </w:r>
          </w:p>
        </w:tc>
      </w:tr>
      <w:tr w:rsidR="000612D2" w:rsidRPr="000612D2" w14:paraId="43BA1856" w14:textId="77777777" w:rsidTr="005E7EFA">
        <w:tc>
          <w:tcPr>
            <w:tcW w:w="720" w:type="dxa"/>
          </w:tcPr>
          <w:p w14:paraId="29BCE1FB" w14:textId="77777777" w:rsidR="00B112EE" w:rsidRPr="000612D2" w:rsidRDefault="00B112EE" w:rsidP="00B112EE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olor w:val="EE0000"/>
                <w:cs/>
              </w:rPr>
            </w:pPr>
          </w:p>
        </w:tc>
        <w:tc>
          <w:tcPr>
            <w:tcW w:w="6840" w:type="dxa"/>
          </w:tcPr>
          <w:p w14:paraId="4E3616BA" w14:textId="1DAB6CB7" w:rsidR="00B112EE" w:rsidRPr="000612D2" w:rsidRDefault="00FC76C4" w:rsidP="00B112EE">
            <w:pPr>
              <w:tabs>
                <w:tab w:val="left" w:pos="864"/>
                <w:tab w:val="left" w:pos="1152"/>
                <w:tab w:val="left" w:pos="1440"/>
              </w:tabs>
              <w:ind w:left="72" w:right="-108" w:firstLine="180"/>
              <w:rPr>
                <w:color w:val="EE0000"/>
              </w:rPr>
            </w:pPr>
            <w:proofErr w:type="gramStart"/>
            <w:r w:rsidRPr="000612D2">
              <w:rPr>
                <w:color w:val="EE0000"/>
              </w:rPr>
              <w:t>APPENDIX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C</w:t>
            </w:r>
            <w:proofErr w:type="gramEnd"/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0612D2">
              <w:rPr>
                <w:color w:val="EE0000"/>
              </w:rPr>
              <w:t>[</w:t>
            </w:r>
            <w:r w:rsidR="000612D2" w:rsidRPr="000612D2">
              <w:rPr>
                <w:color w:val="EE0000"/>
              </w:rPr>
              <w:t xml:space="preserve">title of the </w:t>
            </w:r>
            <w:proofErr w:type="gramStart"/>
            <w:r w:rsidR="000612D2" w:rsidRPr="000612D2">
              <w:rPr>
                <w:color w:val="EE0000"/>
              </w:rPr>
              <w:t>appendix</w:t>
            </w:r>
            <w:r w:rsidR="000612D2">
              <w:rPr>
                <w:color w:val="EE0000"/>
              </w:rPr>
              <w:t>]</w:t>
            </w:r>
            <w:r w:rsidR="000612D2" w:rsidRPr="000612D2">
              <w:rPr>
                <w:rFonts w:hint="cs"/>
                <w:color w:val="EE0000"/>
                <w:cs/>
              </w:rPr>
              <w:t xml:space="preserve">  </w:t>
            </w:r>
            <w:r w:rsidR="00B112EE" w:rsidRPr="000612D2">
              <w:rPr>
                <w:rFonts w:hint="cs"/>
                <w:color w:val="EE0000"/>
                <w:cs/>
              </w:rPr>
              <w:t xml:space="preserve">   </w:t>
            </w:r>
            <w:r w:rsidR="00B112EE" w:rsidRPr="000612D2">
              <w:rPr>
                <w:color w:val="EE0000"/>
              </w:rPr>
              <w:t>.</w:t>
            </w:r>
            <w:proofErr w:type="gramEnd"/>
            <w:r w:rsidR="00B112EE" w:rsidRPr="000612D2">
              <w:rPr>
                <w:color w:val="EE0000"/>
              </w:rPr>
              <w:t>…</w:t>
            </w:r>
            <w:proofErr w:type="gramStart"/>
            <w:r w:rsidR="000612D2">
              <w:rPr>
                <w:color w:val="EE0000"/>
              </w:rPr>
              <w:t>…..</w:t>
            </w:r>
            <w:proofErr w:type="gramEnd"/>
            <w:r w:rsidR="00B112EE" w:rsidRPr="000612D2">
              <w:rPr>
                <w:color w:val="EE0000"/>
              </w:rPr>
              <w:t>………………………</w:t>
            </w:r>
            <w:proofErr w:type="gramStart"/>
            <w:r w:rsidR="00B112EE" w:rsidRPr="000612D2">
              <w:rPr>
                <w:color w:val="EE0000"/>
              </w:rPr>
              <w:t>…..</w:t>
            </w:r>
            <w:proofErr w:type="gramEnd"/>
          </w:p>
        </w:tc>
        <w:tc>
          <w:tcPr>
            <w:tcW w:w="850" w:type="dxa"/>
          </w:tcPr>
          <w:p w14:paraId="0C12AE6C" w14:textId="5B4766A8" w:rsidR="00B112EE" w:rsidRPr="000612D2" w:rsidRDefault="00B112EE" w:rsidP="00B112EE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EE0000"/>
              </w:rPr>
            </w:pPr>
            <w:r w:rsidRPr="000612D2">
              <w:rPr>
                <w:color w:val="EE0000"/>
              </w:rPr>
              <w:t>[Page]</w:t>
            </w:r>
          </w:p>
        </w:tc>
      </w:tr>
      <w:tr w:rsidR="000252C1" w:rsidRPr="0039175E" w14:paraId="2BCF8071" w14:textId="77777777" w:rsidTr="005E7EFA">
        <w:tc>
          <w:tcPr>
            <w:tcW w:w="720" w:type="dxa"/>
          </w:tcPr>
          <w:p w14:paraId="5544706F" w14:textId="77777777" w:rsidR="000252C1" w:rsidRPr="0039175E" w:rsidRDefault="000252C1" w:rsidP="00BF1C58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</w:p>
        </w:tc>
        <w:tc>
          <w:tcPr>
            <w:tcW w:w="6840" w:type="dxa"/>
          </w:tcPr>
          <w:p w14:paraId="3D9A4052" w14:textId="77777777" w:rsidR="000252C1" w:rsidRPr="0039175E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  <w:rPr>
                <w:cs/>
              </w:rPr>
            </w:pPr>
          </w:p>
        </w:tc>
        <w:tc>
          <w:tcPr>
            <w:tcW w:w="850" w:type="dxa"/>
          </w:tcPr>
          <w:p w14:paraId="61A25624" w14:textId="77777777" w:rsidR="000252C1" w:rsidRPr="00BF1C58" w:rsidRDefault="000252C1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</w:p>
        </w:tc>
      </w:tr>
      <w:tr w:rsidR="000252C1" w:rsidRPr="0039175E" w14:paraId="5F85FDB8" w14:textId="77777777" w:rsidTr="005E7EFA">
        <w:tc>
          <w:tcPr>
            <w:tcW w:w="7560" w:type="dxa"/>
            <w:gridSpan w:val="2"/>
          </w:tcPr>
          <w:p w14:paraId="527F2EF7" w14:textId="266C2BB2" w:rsidR="000252C1" w:rsidRPr="0039175E" w:rsidRDefault="00FC76C4" w:rsidP="00BF1C58">
            <w:pPr>
              <w:tabs>
                <w:tab w:val="left" w:pos="864"/>
                <w:tab w:val="left" w:pos="1152"/>
                <w:tab w:val="left" w:pos="1440"/>
              </w:tabs>
              <w:ind w:right="-108"/>
            </w:pPr>
            <w:r w:rsidRPr="00B112EE">
              <w:t>BIOGRAPHY</w:t>
            </w:r>
            <w:r w:rsidR="00B112EE">
              <w:t xml:space="preserve">    </w:t>
            </w:r>
            <w:r w:rsidR="000252C1" w:rsidRPr="0039175E">
              <w:t>………………………………………………………………</w:t>
            </w:r>
            <w:r w:rsidR="000252C1">
              <w:t>…</w:t>
            </w:r>
          </w:p>
        </w:tc>
        <w:tc>
          <w:tcPr>
            <w:tcW w:w="850" w:type="dxa"/>
          </w:tcPr>
          <w:p w14:paraId="7439913E" w14:textId="1BA0B9C2" w:rsidR="000252C1" w:rsidRPr="00BF1C58" w:rsidRDefault="00B112EE" w:rsidP="00BF1C58">
            <w:pPr>
              <w:tabs>
                <w:tab w:val="left" w:pos="864"/>
                <w:tab w:val="left" w:pos="1152"/>
                <w:tab w:val="left" w:pos="1440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326361F9" w14:textId="77777777" w:rsidR="000252C1" w:rsidRPr="000252C1" w:rsidRDefault="000252C1" w:rsidP="00D02F6B">
      <w:pPr>
        <w:tabs>
          <w:tab w:val="left" w:pos="864"/>
          <w:tab w:val="left" w:pos="1152"/>
          <w:tab w:val="left" w:pos="1440"/>
        </w:tabs>
        <w:rPr>
          <w:b/>
          <w:bCs/>
        </w:rPr>
      </w:pPr>
    </w:p>
    <w:sectPr w:rsidR="000252C1" w:rsidRPr="000252C1" w:rsidSect="00BF1C58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D4711"/>
    <w:multiLevelType w:val="hybridMultilevel"/>
    <w:tmpl w:val="F6744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26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0F"/>
    <w:rsid w:val="00002BEF"/>
    <w:rsid w:val="000252C1"/>
    <w:rsid w:val="00033124"/>
    <w:rsid w:val="00034EC3"/>
    <w:rsid w:val="000612D2"/>
    <w:rsid w:val="0009679E"/>
    <w:rsid w:val="000D470F"/>
    <w:rsid w:val="00105E6D"/>
    <w:rsid w:val="001E1464"/>
    <w:rsid w:val="002912B8"/>
    <w:rsid w:val="002B20ED"/>
    <w:rsid w:val="002B2745"/>
    <w:rsid w:val="00312DE3"/>
    <w:rsid w:val="00322A23"/>
    <w:rsid w:val="0033291C"/>
    <w:rsid w:val="003435AB"/>
    <w:rsid w:val="0035449B"/>
    <w:rsid w:val="00362D9B"/>
    <w:rsid w:val="003B2531"/>
    <w:rsid w:val="003F204B"/>
    <w:rsid w:val="003F50D8"/>
    <w:rsid w:val="00411A6F"/>
    <w:rsid w:val="00414886"/>
    <w:rsid w:val="004607DC"/>
    <w:rsid w:val="004C0F13"/>
    <w:rsid w:val="0052095E"/>
    <w:rsid w:val="00523CC8"/>
    <w:rsid w:val="00526135"/>
    <w:rsid w:val="00537B91"/>
    <w:rsid w:val="00552C83"/>
    <w:rsid w:val="00584EF7"/>
    <w:rsid w:val="005A5ED2"/>
    <w:rsid w:val="005E5B1E"/>
    <w:rsid w:val="005E7EFA"/>
    <w:rsid w:val="00626860"/>
    <w:rsid w:val="006B2618"/>
    <w:rsid w:val="006D287E"/>
    <w:rsid w:val="00764B5E"/>
    <w:rsid w:val="00770C41"/>
    <w:rsid w:val="00782686"/>
    <w:rsid w:val="00787F6A"/>
    <w:rsid w:val="007E4D6C"/>
    <w:rsid w:val="008157BA"/>
    <w:rsid w:val="00831259"/>
    <w:rsid w:val="00894943"/>
    <w:rsid w:val="009040B3"/>
    <w:rsid w:val="00923E73"/>
    <w:rsid w:val="00924EB5"/>
    <w:rsid w:val="009953E3"/>
    <w:rsid w:val="009A7C27"/>
    <w:rsid w:val="009B1C0F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112EE"/>
    <w:rsid w:val="00B14B43"/>
    <w:rsid w:val="00B215EC"/>
    <w:rsid w:val="00B3520F"/>
    <w:rsid w:val="00B5733E"/>
    <w:rsid w:val="00B87BEF"/>
    <w:rsid w:val="00B90744"/>
    <w:rsid w:val="00BC4498"/>
    <w:rsid w:val="00BE1542"/>
    <w:rsid w:val="00BF1C58"/>
    <w:rsid w:val="00BF5D90"/>
    <w:rsid w:val="00C120AA"/>
    <w:rsid w:val="00CC5487"/>
    <w:rsid w:val="00D02F6B"/>
    <w:rsid w:val="00D059FA"/>
    <w:rsid w:val="00DB3E43"/>
    <w:rsid w:val="00E01FA4"/>
    <w:rsid w:val="00E41577"/>
    <w:rsid w:val="00EA5240"/>
    <w:rsid w:val="00F04307"/>
    <w:rsid w:val="00F218EC"/>
    <w:rsid w:val="00F66B5A"/>
    <w:rsid w:val="00F740AC"/>
    <w:rsid w:val="00FC76C4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50A415"/>
  <w15:chartTrackingRefBased/>
  <w15:docId w15:val="{C1ECFF99-3B86-264C-A48A-FC641A96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61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6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T6-------------------.dot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kwanjai</dc:creator>
  <cp:keywords/>
  <dc:description/>
  <cp:lastModifiedBy>ขวัญฤทัย ครองยุติ</cp:lastModifiedBy>
  <cp:revision>2</cp:revision>
  <cp:lastPrinted>2011-01-04T07:00:00Z</cp:lastPrinted>
  <dcterms:created xsi:type="dcterms:W3CDTF">2025-12-01T03:15:00Z</dcterms:created>
  <dcterms:modified xsi:type="dcterms:W3CDTF">2025-12-01T03:15:00Z</dcterms:modified>
</cp:coreProperties>
</file>